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72"/>
        <w:gridCol w:w="1365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23.5.8-2023.5.14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14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地震知识知多少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624205</wp:posOffset>
                  </wp:positionH>
                  <wp:positionV relativeFrom="paragraph">
                    <wp:posOffset>166370</wp:posOffset>
                  </wp:positionV>
                  <wp:extent cx="4324350" cy="5766435"/>
                  <wp:effectExtent l="0" t="0" r="0" b="5715"/>
                  <wp:wrapNone/>
                  <wp:docPr id="3" name="图片 3" descr="IMG_20230602_175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30602_175041.jpg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350" cy="5766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0"/>
            <w:r>
              <w:rPr>
                <w:rFonts w:hint="eastAsia" w:ascii="宋体" w:cs="Times New Roman"/>
                <w:sz w:val="24"/>
                <w:szCs w:val="24"/>
                <w:lang w:eastAsia="zh-CN"/>
              </w:rPr>
              <w:tab/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72"/>
        <w:gridCol w:w="1365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5.22-2023.5.26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16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夏季饮食安全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877570</wp:posOffset>
                  </wp:positionH>
                  <wp:positionV relativeFrom="paragraph">
                    <wp:posOffset>193040</wp:posOffset>
                  </wp:positionV>
                  <wp:extent cx="3853180" cy="5137785"/>
                  <wp:effectExtent l="0" t="0" r="13970" b="5715"/>
                  <wp:wrapNone/>
                  <wp:docPr id="4" name="图片 4" descr="IMG_20230602_1751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30602_175153.jpg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180" cy="513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1312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9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MzIyMTAzOTkwNzhkMmI5ZWYwNTNhOThjZTA1ZjU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2D85446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8A5211F"/>
    <w:rsid w:val="2A4827BE"/>
    <w:rsid w:val="2E3A7BDA"/>
    <w:rsid w:val="2F1A3574"/>
    <w:rsid w:val="2F9F53D6"/>
    <w:rsid w:val="2FBB411A"/>
    <w:rsid w:val="2FC601BF"/>
    <w:rsid w:val="304D43F8"/>
    <w:rsid w:val="30B73988"/>
    <w:rsid w:val="333A0958"/>
    <w:rsid w:val="3342066A"/>
    <w:rsid w:val="342715EF"/>
    <w:rsid w:val="34516F95"/>
    <w:rsid w:val="36A072AD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  <w:rsid w:val="7F3D0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119</Words>
  <Characters>158</Characters>
  <Lines>0</Lines>
  <Paragraphs>0</Paragraphs>
  <TotalTime>1</TotalTime>
  <ScaleCrop>false</ScaleCrop>
  <LinksUpToDate>false</LinksUpToDate>
  <CharactersWithSpaces>225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2020-11-03T00:11:00Z</cp:lastPrinted>
  <dcterms:modified xsi:type="dcterms:W3CDTF">2023-06-03T03:39:00Z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09A07971D49D430EB94B767405B868E4</vt:lpwstr>
  </property>
</Properties>
</file>